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E25" w:rsidRDefault="00471E25" w:rsidP="000A4F8A">
      <w:pPr>
        <w:rPr>
          <w:lang w:val="uk-UA"/>
        </w:rPr>
      </w:pPr>
    </w:p>
    <w:p w:rsidR="00471E25" w:rsidRDefault="00471E25" w:rsidP="000A4F8A">
      <w:pPr>
        <w:rPr>
          <w:lang w:val="uk-UA"/>
        </w:rPr>
      </w:pPr>
    </w:p>
    <w:p w:rsidR="00471E25" w:rsidRPr="000C2B53" w:rsidRDefault="00471E25" w:rsidP="000A4F8A">
      <w:pPr>
        <w:rPr>
          <w:lang w:val="uk-UA"/>
        </w:rPr>
      </w:pPr>
    </w:p>
    <w:p w:rsidR="00471E25" w:rsidRDefault="00471E25" w:rsidP="000A4F8A">
      <w:pPr>
        <w:framePr w:hSpace="141" w:wrap="around" w:vAnchor="text" w:hAnchor="page" w:x="5841" w:y="1"/>
        <w:rPr>
          <w:noProof/>
        </w:rPr>
      </w:pPr>
      <w:bookmarkStart w:id="0" w:name="_GoBack"/>
      <w:r w:rsidRPr="00D531A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  <w:bookmarkEnd w:id="0"/>
    </w:p>
    <w:p w:rsidR="00471E25" w:rsidRDefault="00471E25" w:rsidP="000A4F8A">
      <w:pPr>
        <w:pStyle w:val="Heading1"/>
        <w:rPr>
          <w:b/>
        </w:rPr>
      </w:pPr>
    </w:p>
    <w:p w:rsidR="00471E25" w:rsidRDefault="00471E25" w:rsidP="000A4F8A">
      <w:pPr>
        <w:pStyle w:val="Heading1"/>
        <w:jc w:val="left"/>
        <w:rPr>
          <w:b/>
          <w:lang w:val="ru-RU"/>
        </w:rPr>
      </w:pPr>
    </w:p>
    <w:p w:rsidR="00471E25" w:rsidRDefault="00471E25" w:rsidP="000A4F8A">
      <w:pPr>
        <w:pStyle w:val="Heading1"/>
        <w:jc w:val="left"/>
        <w:rPr>
          <w:b/>
          <w:lang w:val="ru-RU"/>
        </w:rPr>
      </w:pPr>
    </w:p>
    <w:p w:rsidR="00471E25" w:rsidRDefault="00471E25" w:rsidP="000A4F8A">
      <w:pPr>
        <w:pStyle w:val="Heading1"/>
        <w:jc w:val="left"/>
        <w:rPr>
          <w:b/>
          <w:lang w:val="ru-RU"/>
        </w:rPr>
      </w:pPr>
    </w:p>
    <w:p w:rsidR="00471E25" w:rsidRDefault="00471E25" w:rsidP="000A4F8A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471E25" w:rsidRDefault="00471E25" w:rsidP="000A4F8A"/>
    <w:p w:rsidR="00471E25" w:rsidRDefault="00471E25" w:rsidP="000A4F8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471E25" w:rsidRDefault="00471E25" w:rsidP="000A4F8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471E25" w:rsidRDefault="00471E25" w:rsidP="000A4F8A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471E25" w:rsidRPr="00541AF3" w:rsidRDefault="00471E25" w:rsidP="000A4F8A">
      <w:pPr>
        <w:jc w:val="center"/>
        <w:rPr>
          <w:b/>
          <w:sz w:val="28"/>
        </w:rPr>
      </w:pPr>
    </w:p>
    <w:p w:rsidR="00471E25" w:rsidRDefault="00471E25" w:rsidP="000A4F8A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471E25" w:rsidRPr="001644A9" w:rsidRDefault="00471E25" w:rsidP="000A4F8A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471E25" w:rsidRDefault="00471E25" w:rsidP="000A4F8A">
      <w:pPr>
        <w:jc w:val="center"/>
        <w:rPr>
          <w:b/>
          <w:sz w:val="28"/>
          <w:lang w:val="uk-UA"/>
        </w:rPr>
      </w:pPr>
    </w:p>
    <w:p w:rsidR="00471E25" w:rsidRPr="00690794" w:rsidRDefault="00471E25" w:rsidP="000A4F8A">
      <w:pPr>
        <w:jc w:val="both"/>
        <w:rPr>
          <w:sz w:val="28"/>
          <w:lang w:val="uk-UA"/>
        </w:rPr>
      </w:pPr>
      <w:r>
        <w:rPr>
          <w:sz w:val="28"/>
          <w:lang w:val="uk-UA"/>
        </w:rPr>
        <w:t>13 квітня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№ 104 -к</w:t>
      </w:r>
    </w:p>
    <w:p w:rsidR="00471E25" w:rsidRDefault="00471E25" w:rsidP="000A4F8A">
      <w:pPr>
        <w:pStyle w:val="Title"/>
      </w:pPr>
    </w:p>
    <w:p w:rsidR="00471E25" w:rsidRDefault="00471E25" w:rsidP="000A4F8A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>
        <w:rPr>
          <w:b/>
          <w:sz w:val="28"/>
          <w:lang w:val="uk-UA"/>
        </w:rPr>
        <w:t>звільнення Богатищева С.Ю.</w:t>
      </w:r>
    </w:p>
    <w:p w:rsidR="00471E25" w:rsidRDefault="00471E25" w:rsidP="000A4F8A">
      <w:pPr>
        <w:spacing w:line="360" w:lineRule="auto"/>
        <w:jc w:val="both"/>
        <w:rPr>
          <w:sz w:val="28"/>
        </w:rPr>
      </w:pPr>
    </w:p>
    <w:p w:rsidR="00471E25" w:rsidRPr="006377E4" w:rsidRDefault="00471E25" w:rsidP="00D6456A">
      <w:pPr>
        <w:spacing w:line="276" w:lineRule="auto"/>
        <w:jc w:val="both"/>
        <w:rPr>
          <w:sz w:val="28"/>
          <w:lang w:val="uk-UA"/>
        </w:rPr>
      </w:pPr>
      <w:r>
        <w:rPr>
          <w:sz w:val="28"/>
        </w:rPr>
        <w:tab/>
      </w:r>
      <w:r>
        <w:rPr>
          <w:sz w:val="28"/>
          <w:szCs w:val="28"/>
          <w:lang w:val="uk-UA"/>
        </w:rPr>
        <w:t xml:space="preserve">На підставі пункту 20 частини 4  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>пункту</w:t>
      </w:r>
      <w:r w:rsidRPr="009C1933">
        <w:rPr>
          <w:sz w:val="28"/>
          <w:szCs w:val="28"/>
        </w:rPr>
        <w:t xml:space="preserve"> 3 статті 23</w:t>
      </w:r>
      <w:r>
        <w:rPr>
          <w:sz w:val="28"/>
          <w:szCs w:val="28"/>
        </w:rPr>
        <w:t>, пункту 2 статт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36</w:t>
      </w:r>
      <w:r w:rsidRPr="009C1933">
        <w:rPr>
          <w:sz w:val="28"/>
          <w:szCs w:val="28"/>
        </w:rPr>
        <w:t xml:space="preserve"> Кодексу Законів про працюУкраїни</w:t>
      </w:r>
      <w:r>
        <w:rPr>
          <w:sz w:val="28"/>
          <w:szCs w:val="28"/>
          <w:lang w:val="uk-UA"/>
        </w:rPr>
        <w:t>, розпорядження Арцизької міської ради від 12 квітня 2021 року №106/2021-мр  «Про закінчення  опалювального сезону 2020-2021 років  на території Арцизької міської територіальної громади»</w:t>
      </w:r>
      <w:r w:rsidRPr="009C1933">
        <w:rPr>
          <w:sz w:val="28"/>
          <w:szCs w:val="28"/>
        </w:rPr>
        <w:t>:</w:t>
      </w:r>
    </w:p>
    <w:p w:rsidR="00471E25" w:rsidRPr="006377E4" w:rsidRDefault="00471E25" w:rsidP="00D6456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1A4CE5">
        <w:rPr>
          <w:sz w:val="28"/>
          <w:szCs w:val="28"/>
          <w:lang w:val="uk-UA"/>
        </w:rPr>
        <w:t xml:space="preserve">Звільнити </w:t>
      </w:r>
      <w:r>
        <w:rPr>
          <w:sz w:val="28"/>
          <w:szCs w:val="28"/>
          <w:lang w:val="uk-UA"/>
        </w:rPr>
        <w:t>Богатищева  Сергія Юрійовича</w:t>
      </w:r>
      <w:r w:rsidRPr="001A4CE5">
        <w:rPr>
          <w:sz w:val="28"/>
          <w:szCs w:val="28"/>
          <w:lang w:val="uk-UA"/>
        </w:rPr>
        <w:t>1</w:t>
      </w:r>
      <w:r w:rsidRPr="006377E4">
        <w:rPr>
          <w:sz w:val="28"/>
          <w:szCs w:val="28"/>
          <w:lang w:val="uk-UA"/>
        </w:rPr>
        <w:t>5</w:t>
      </w:r>
      <w:r w:rsidRPr="001A4CE5">
        <w:rPr>
          <w:sz w:val="28"/>
          <w:szCs w:val="28"/>
          <w:lang w:val="uk-UA"/>
        </w:rPr>
        <w:t xml:space="preserve"> квітня 20</w:t>
      </w:r>
      <w:r w:rsidRPr="006377E4">
        <w:rPr>
          <w:sz w:val="28"/>
          <w:szCs w:val="28"/>
          <w:lang w:val="uk-UA"/>
        </w:rPr>
        <w:t>21</w:t>
      </w:r>
      <w:r w:rsidRPr="001A4CE5">
        <w:rPr>
          <w:sz w:val="28"/>
          <w:szCs w:val="28"/>
          <w:lang w:val="uk-UA"/>
        </w:rPr>
        <w:t xml:space="preserve"> року</w:t>
      </w:r>
      <w:r w:rsidRPr="006377E4">
        <w:rPr>
          <w:sz w:val="28"/>
          <w:szCs w:val="28"/>
          <w:lang w:val="uk-UA"/>
        </w:rPr>
        <w:t xml:space="preserve">опалювача </w:t>
      </w:r>
      <w:r>
        <w:rPr>
          <w:sz w:val="28"/>
          <w:szCs w:val="28"/>
          <w:lang w:val="uk-UA"/>
        </w:rPr>
        <w:t>міської</w:t>
      </w:r>
      <w:r w:rsidRPr="006377E4">
        <w:rPr>
          <w:sz w:val="28"/>
          <w:szCs w:val="28"/>
          <w:lang w:val="uk-UA"/>
        </w:rPr>
        <w:t xml:space="preserve"> ради </w:t>
      </w:r>
      <w:r w:rsidRPr="001A4CE5">
        <w:rPr>
          <w:sz w:val="28"/>
          <w:szCs w:val="28"/>
          <w:lang w:val="uk-UA"/>
        </w:rPr>
        <w:t xml:space="preserve"> у зв’язку з закінченням</w:t>
      </w:r>
      <w:r>
        <w:rPr>
          <w:sz w:val="28"/>
          <w:szCs w:val="28"/>
          <w:lang w:val="uk-UA"/>
        </w:rPr>
        <w:t>термінуопалювального сезону</w:t>
      </w:r>
      <w:r w:rsidRPr="001A4CE5">
        <w:rPr>
          <w:sz w:val="28"/>
          <w:szCs w:val="28"/>
          <w:lang w:val="uk-UA"/>
        </w:rPr>
        <w:t xml:space="preserve">. </w:t>
      </w:r>
    </w:p>
    <w:p w:rsidR="00471E25" w:rsidRDefault="00471E25" w:rsidP="00D6456A">
      <w:pPr>
        <w:pStyle w:val="BodyText"/>
        <w:spacing w:line="276" w:lineRule="auto"/>
        <w:ind w:firstLine="360"/>
      </w:pPr>
      <w:r>
        <w:t xml:space="preserve">    2.Відділу бухгалтерського  обліку, звітності та фінансово-господарського забезпечення Арцизької міської ради  виплатити  грошову компенсацію за невикористані дні щорічної відпустки в кількості 11 календарних днів за період роботи з  05.11.2020 року по 15.04.2021року.</w:t>
      </w:r>
    </w:p>
    <w:p w:rsidR="00471E25" w:rsidRDefault="00471E25" w:rsidP="00D6456A">
      <w:pPr>
        <w:pStyle w:val="BodyText"/>
        <w:spacing w:line="276" w:lineRule="auto"/>
        <w:ind w:firstLine="708"/>
      </w:pPr>
      <w:r>
        <w:t>3. Контроль за виконанням даного розпорядження покласти на заступника міського голови  Стоянову О.П.</w:t>
      </w:r>
    </w:p>
    <w:p w:rsidR="00471E25" w:rsidRPr="00205604" w:rsidRDefault="00471E25" w:rsidP="000A4F8A">
      <w:pPr>
        <w:spacing w:line="276" w:lineRule="auto"/>
        <w:jc w:val="center"/>
        <w:rPr>
          <w:lang w:val="uk-UA"/>
        </w:rPr>
      </w:pPr>
    </w:p>
    <w:p w:rsidR="00471E25" w:rsidRPr="00811F28" w:rsidRDefault="00471E25" w:rsidP="000A4F8A">
      <w:pPr>
        <w:pStyle w:val="Heading2"/>
        <w:rPr>
          <w:b w:val="0"/>
          <w:sz w:val="28"/>
          <w:szCs w:val="28"/>
        </w:rPr>
      </w:pPr>
      <w:r w:rsidRPr="00811F28">
        <w:rPr>
          <w:b w:val="0"/>
          <w:sz w:val="28"/>
          <w:szCs w:val="28"/>
        </w:rPr>
        <w:t>Арцизькийміський  голова</w:t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  <w:t>С.Парпуланський</w:t>
      </w:r>
    </w:p>
    <w:p w:rsidR="00471E25" w:rsidRDefault="00471E25" w:rsidP="000A4F8A">
      <w:pPr>
        <w:rPr>
          <w:sz w:val="28"/>
          <w:szCs w:val="28"/>
          <w:lang w:val="uk-UA"/>
        </w:rPr>
      </w:pPr>
    </w:p>
    <w:p w:rsidR="00471E25" w:rsidRPr="005A7A2F" w:rsidRDefault="00471E25" w:rsidP="000A4F8A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  <w:t>___________         С.Богатищев</w:t>
      </w:r>
    </w:p>
    <w:p w:rsidR="00471E25" w:rsidRDefault="00471E25" w:rsidP="000A4F8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1E25" w:rsidRDefault="00471E25" w:rsidP="000A4F8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1E25" w:rsidRDefault="00471E25" w:rsidP="000A4F8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1E25" w:rsidRPr="00C65763" w:rsidRDefault="00471E25" w:rsidP="000A4F8A">
      <w:pPr>
        <w:rPr>
          <w:lang w:val="uk-UA"/>
        </w:rPr>
      </w:pPr>
    </w:p>
    <w:p w:rsidR="00471E25" w:rsidRDefault="00471E25" w:rsidP="000A4F8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1E25" w:rsidRPr="00E96A52" w:rsidRDefault="00471E25" w:rsidP="000A4F8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471E25" w:rsidRPr="00E96A52" w:rsidRDefault="00471E25" w:rsidP="000A4F8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13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104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471E25" w:rsidRDefault="00471E25" w:rsidP="000A4F8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1E25" w:rsidRDefault="00471E25" w:rsidP="000A4F8A">
      <w:pPr>
        <w:spacing w:line="480" w:lineRule="auto"/>
        <w:rPr>
          <w:sz w:val="28"/>
          <w:lang w:val="uk-UA"/>
        </w:rPr>
      </w:pPr>
      <w:r w:rsidRPr="00F430D8">
        <w:rPr>
          <w:sz w:val="28"/>
        </w:rPr>
        <w:t xml:space="preserve">Про </w:t>
      </w:r>
      <w:r>
        <w:rPr>
          <w:sz w:val="28"/>
          <w:lang w:val="uk-UA"/>
        </w:rPr>
        <w:t>звільнення  Богатищева С.Ю.</w:t>
      </w:r>
    </w:p>
    <w:p w:rsidR="00471E25" w:rsidRPr="00302D37" w:rsidRDefault="00471E25" w:rsidP="000A4F8A">
      <w:pPr>
        <w:spacing w:line="480" w:lineRule="auto"/>
        <w:rPr>
          <w:sz w:val="28"/>
          <w:lang w:val="uk-UA"/>
        </w:rPr>
      </w:pPr>
    </w:p>
    <w:p w:rsidR="00471E25" w:rsidRPr="00A84420" w:rsidRDefault="00471E25" w:rsidP="000A4F8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1E25" w:rsidRDefault="00471E25" w:rsidP="000A4F8A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71E25" w:rsidRPr="00CF77D5" w:rsidRDefault="00471E25" w:rsidP="000A4F8A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71E25" w:rsidRPr="00E05F39" w:rsidRDefault="00471E25" w:rsidP="000A4F8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Перший заступник  Арцизького міського голови</w:t>
      </w:r>
    </w:p>
    <w:p w:rsidR="00471E25" w:rsidRPr="00E05F39" w:rsidRDefault="00471E25" w:rsidP="000A4F8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Т.Бахчеван</w:t>
      </w:r>
    </w:p>
    <w:p w:rsidR="00471E25" w:rsidRPr="00E05F39" w:rsidRDefault="00471E25" w:rsidP="000A4F8A">
      <w:pPr>
        <w:rPr>
          <w:b/>
          <w:sz w:val="28"/>
          <w:szCs w:val="28"/>
          <w:lang w:val="uk-UA"/>
        </w:rPr>
      </w:pPr>
    </w:p>
    <w:p w:rsidR="00471E25" w:rsidRDefault="00471E25" w:rsidP="000A4F8A">
      <w:pPr>
        <w:rPr>
          <w:sz w:val="28"/>
          <w:szCs w:val="28"/>
          <w:lang w:val="uk-UA"/>
        </w:rPr>
      </w:pPr>
    </w:p>
    <w:p w:rsidR="00471E25" w:rsidRDefault="00471E25" w:rsidP="000A4F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471E25" w:rsidRDefault="00471E25" w:rsidP="000A4F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471E25" w:rsidRDefault="00471E25" w:rsidP="000A4F8A">
      <w:pPr>
        <w:rPr>
          <w:sz w:val="28"/>
          <w:szCs w:val="28"/>
          <w:lang w:val="uk-UA"/>
        </w:rPr>
      </w:pPr>
    </w:p>
    <w:p w:rsidR="00471E25" w:rsidRDefault="00471E25" w:rsidP="000A4F8A">
      <w:pPr>
        <w:rPr>
          <w:sz w:val="28"/>
          <w:szCs w:val="28"/>
          <w:lang w:val="uk-UA"/>
        </w:rPr>
      </w:pPr>
    </w:p>
    <w:p w:rsidR="00471E25" w:rsidRPr="00E05F39" w:rsidRDefault="00471E25" w:rsidP="000A4F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 юридичного відділу Арцизької міської ради</w:t>
      </w:r>
    </w:p>
    <w:p w:rsidR="00471E25" w:rsidRPr="00E05F39" w:rsidRDefault="00471E25" w:rsidP="000A4F8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В.Торган</w:t>
      </w:r>
    </w:p>
    <w:p w:rsidR="00471E25" w:rsidRPr="00E05F39" w:rsidRDefault="00471E25" w:rsidP="000A4F8A">
      <w:pPr>
        <w:rPr>
          <w:sz w:val="28"/>
          <w:szCs w:val="28"/>
          <w:lang w:val="uk-UA"/>
        </w:rPr>
      </w:pPr>
    </w:p>
    <w:p w:rsidR="00471E25" w:rsidRDefault="00471E25" w:rsidP="000A4F8A">
      <w:pPr>
        <w:rPr>
          <w:sz w:val="28"/>
          <w:szCs w:val="28"/>
          <w:lang w:val="uk-UA"/>
        </w:rPr>
      </w:pPr>
    </w:p>
    <w:p w:rsidR="00471E25" w:rsidRPr="00E05F39" w:rsidRDefault="00471E25" w:rsidP="000A4F8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471E25" w:rsidRPr="00E05F39" w:rsidRDefault="00471E25" w:rsidP="000A4F8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471E25" w:rsidRPr="00E05F39" w:rsidRDefault="00471E25" w:rsidP="000A4F8A">
      <w:pPr>
        <w:rPr>
          <w:sz w:val="28"/>
          <w:szCs w:val="28"/>
          <w:lang w:val="uk-UA"/>
        </w:rPr>
      </w:pPr>
    </w:p>
    <w:p w:rsidR="00471E25" w:rsidRPr="00A84420" w:rsidRDefault="00471E25" w:rsidP="000A4F8A">
      <w:pPr>
        <w:rPr>
          <w:lang w:val="uk-UA"/>
        </w:rPr>
      </w:pPr>
    </w:p>
    <w:p w:rsidR="00471E25" w:rsidRDefault="00471E25" w:rsidP="000A4F8A"/>
    <w:p w:rsidR="00471E25" w:rsidRDefault="00471E25" w:rsidP="000A4F8A">
      <w:pPr>
        <w:rPr>
          <w:lang w:val="uk-UA"/>
        </w:rPr>
      </w:pPr>
    </w:p>
    <w:p w:rsidR="00471E25" w:rsidRDefault="00471E25" w:rsidP="000A4F8A">
      <w:pPr>
        <w:rPr>
          <w:lang w:val="uk-UA"/>
        </w:rPr>
      </w:pPr>
    </w:p>
    <w:p w:rsidR="00471E25" w:rsidRDefault="00471E25" w:rsidP="000A4F8A">
      <w:pPr>
        <w:rPr>
          <w:lang w:val="uk-UA"/>
        </w:rPr>
      </w:pPr>
    </w:p>
    <w:p w:rsidR="00471E25" w:rsidRDefault="00471E25" w:rsidP="000A4F8A">
      <w:pPr>
        <w:rPr>
          <w:lang w:val="uk-UA"/>
        </w:rPr>
      </w:pPr>
    </w:p>
    <w:p w:rsidR="00471E25" w:rsidRDefault="00471E25" w:rsidP="000A4F8A">
      <w:pPr>
        <w:rPr>
          <w:lang w:val="uk-UA"/>
        </w:rPr>
      </w:pPr>
    </w:p>
    <w:p w:rsidR="00471E25" w:rsidRDefault="00471E25" w:rsidP="000A4F8A">
      <w:pPr>
        <w:rPr>
          <w:lang w:val="uk-UA"/>
        </w:rPr>
      </w:pPr>
    </w:p>
    <w:p w:rsidR="00471E25" w:rsidRDefault="00471E25" w:rsidP="000A4F8A">
      <w:pPr>
        <w:rPr>
          <w:lang w:val="uk-UA"/>
        </w:rPr>
      </w:pPr>
    </w:p>
    <w:p w:rsidR="00471E25" w:rsidRPr="00AC24EA" w:rsidRDefault="00471E25" w:rsidP="000A4F8A">
      <w:pPr>
        <w:rPr>
          <w:sz w:val="24"/>
          <w:szCs w:val="24"/>
          <w:lang w:val="uk-UA"/>
        </w:rPr>
      </w:pPr>
      <w:r w:rsidRPr="00AC24EA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</w:p>
    <w:p w:rsidR="00471E25" w:rsidRDefault="00471E25" w:rsidP="000A4F8A">
      <w:pPr>
        <w:rPr>
          <w:lang w:val="uk-UA"/>
        </w:rPr>
      </w:pPr>
    </w:p>
    <w:p w:rsidR="00471E25" w:rsidRPr="00302D37" w:rsidRDefault="00471E25" w:rsidP="000A4F8A">
      <w:pPr>
        <w:rPr>
          <w:lang w:val="uk-UA"/>
        </w:rPr>
      </w:pPr>
    </w:p>
    <w:p w:rsidR="00471E25" w:rsidRPr="00FD2086" w:rsidRDefault="00471E25" w:rsidP="000A4F8A">
      <w:pPr>
        <w:rPr>
          <w:lang w:val="uk-UA"/>
        </w:rPr>
      </w:pPr>
    </w:p>
    <w:p w:rsidR="00471E25" w:rsidRPr="00D94D61" w:rsidRDefault="00471E25" w:rsidP="000A4F8A">
      <w:pPr>
        <w:rPr>
          <w:lang w:val="uk-UA"/>
        </w:rPr>
      </w:pPr>
    </w:p>
    <w:p w:rsidR="00471E25" w:rsidRPr="000A4F8A" w:rsidRDefault="00471E25">
      <w:pPr>
        <w:rPr>
          <w:lang w:val="uk-UA"/>
        </w:rPr>
      </w:pPr>
    </w:p>
    <w:sectPr w:rsidR="00471E25" w:rsidRPr="000A4F8A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4F8A"/>
    <w:rsid w:val="000917CC"/>
    <w:rsid w:val="000A4F8A"/>
    <w:rsid w:val="000C2B53"/>
    <w:rsid w:val="000E3FBB"/>
    <w:rsid w:val="001644A9"/>
    <w:rsid w:val="001A4CE5"/>
    <w:rsid w:val="00205604"/>
    <w:rsid w:val="003010A8"/>
    <w:rsid w:val="00302D37"/>
    <w:rsid w:val="003300C5"/>
    <w:rsid w:val="003507B0"/>
    <w:rsid w:val="003701BE"/>
    <w:rsid w:val="00467C93"/>
    <w:rsid w:val="00471E25"/>
    <w:rsid w:val="00541AF3"/>
    <w:rsid w:val="005A7A2F"/>
    <w:rsid w:val="006377E4"/>
    <w:rsid w:val="00690794"/>
    <w:rsid w:val="006E2D67"/>
    <w:rsid w:val="007735AB"/>
    <w:rsid w:val="00811F28"/>
    <w:rsid w:val="009C1933"/>
    <w:rsid w:val="009F265C"/>
    <w:rsid w:val="00A72D1D"/>
    <w:rsid w:val="00A84420"/>
    <w:rsid w:val="00AC24EA"/>
    <w:rsid w:val="00BE112A"/>
    <w:rsid w:val="00C230F4"/>
    <w:rsid w:val="00C65763"/>
    <w:rsid w:val="00CF77D5"/>
    <w:rsid w:val="00D531AD"/>
    <w:rsid w:val="00D6456A"/>
    <w:rsid w:val="00D94D61"/>
    <w:rsid w:val="00DB43FD"/>
    <w:rsid w:val="00E05F39"/>
    <w:rsid w:val="00E96A52"/>
    <w:rsid w:val="00F430D8"/>
    <w:rsid w:val="00FD2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F8A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4F8A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0A4F8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A4F8A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A4F8A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Title">
    <w:name w:val="Title"/>
    <w:basedOn w:val="Normal"/>
    <w:link w:val="TitleChar"/>
    <w:uiPriority w:val="99"/>
    <w:qFormat/>
    <w:rsid w:val="000A4F8A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0A4F8A"/>
    <w:rPr>
      <w:rFonts w:ascii="Times New Roman" w:hAnsi="Times New Roman" w:cs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0A4F8A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A4F8A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0A4F8A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A4F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4F8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261</Words>
  <Characters>1490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2021-04-13T09:42:00Z</cp:lastPrinted>
  <dcterms:created xsi:type="dcterms:W3CDTF">2021-04-08T06:52:00Z</dcterms:created>
  <dcterms:modified xsi:type="dcterms:W3CDTF">2022-01-11T09:35:00Z</dcterms:modified>
</cp:coreProperties>
</file>